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E0D80" w14:textId="77777777" w:rsidR="008E2EA3" w:rsidRDefault="008E2EA3" w:rsidP="008E2E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PORMARD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788BC2B" w14:textId="77777777" w:rsidR="008E2EA3" w:rsidRDefault="008E2EA3" w:rsidP="008E2EA3">
      <w:pPr>
        <w:pStyle w:val="NoSpacing"/>
        <w:rPr>
          <w:rFonts w:cs="Times New Roman"/>
          <w:szCs w:val="24"/>
        </w:rPr>
      </w:pPr>
    </w:p>
    <w:p w14:paraId="03A7A134" w14:textId="77777777" w:rsidR="008E2EA3" w:rsidRDefault="008E2EA3" w:rsidP="008E2EA3">
      <w:pPr>
        <w:pStyle w:val="NoSpacing"/>
        <w:rPr>
          <w:rFonts w:cs="Times New Roman"/>
          <w:szCs w:val="24"/>
        </w:rPr>
      </w:pPr>
    </w:p>
    <w:p w14:paraId="50E00ABA" w14:textId="77777777" w:rsidR="008E2EA3" w:rsidRDefault="008E2EA3" w:rsidP="008E2E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William Johnson of </w:t>
      </w:r>
      <w:proofErr w:type="spellStart"/>
      <w:r>
        <w:rPr>
          <w:rFonts w:cs="Times New Roman"/>
          <w:szCs w:val="24"/>
        </w:rPr>
        <w:t>Scartho</w:t>
      </w:r>
      <w:proofErr w:type="spellEnd"/>
      <w:r>
        <w:rPr>
          <w:rFonts w:cs="Times New Roman"/>
          <w:szCs w:val="24"/>
        </w:rPr>
        <w:t>, Lincolnshire(q.v.),</w:t>
      </w:r>
    </w:p>
    <w:p w14:paraId="3E085C4F" w14:textId="77777777" w:rsidR="008E2EA3" w:rsidRDefault="008E2EA3" w:rsidP="008E2E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61CA1B43" w14:textId="77777777" w:rsidR="008E2EA3" w:rsidRDefault="008E2EA3" w:rsidP="008E2E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184CE01" w14:textId="77777777" w:rsidR="008E2EA3" w:rsidRDefault="008E2EA3" w:rsidP="008E2EA3">
      <w:pPr>
        <w:pStyle w:val="NoSpacing"/>
        <w:rPr>
          <w:rFonts w:cs="Times New Roman"/>
          <w:szCs w:val="24"/>
        </w:rPr>
      </w:pPr>
    </w:p>
    <w:p w14:paraId="7EDFCF15" w14:textId="77777777" w:rsidR="008E2EA3" w:rsidRDefault="008E2EA3" w:rsidP="008E2EA3">
      <w:pPr>
        <w:pStyle w:val="NoSpacing"/>
        <w:rPr>
          <w:rFonts w:cs="Times New Roman"/>
          <w:szCs w:val="24"/>
        </w:rPr>
      </w:pPr>
    </w:p>
    <w:p w14:paraId="6B1846D9" w14:textId="77777777" w:rsidR="008E2EA3" w:rsidRDefault="008E2EA3" w:rsidP="008E2E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February 2023</w:t>
      </w:r>
    </w:p>
    <w:p w14:paraId="1A68A5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51863" w14:textId="77777777" w:rsidR="008E2EA3" w:rsidRDefault="008E2EA3" w:rsidP="009139A6">
      <w:r>
        <w:separator/>
      </w:r>
    </w:p>
  </w:endnote>
  <w:endnote w:type="continuationSeparator" w:id="0">
    <w:p w14:paraId="22C21310" w14:textId="77777777" w:rsidR="008E2EA3" w:rsidRDefault="008E2E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CA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EBD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95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E1AAB" w14:textId="77777777" w:rsidR="008E2EA3" w:rsidRDefault="008E2EA3" w:rsidP="009139A6">
      <w:r>
        <w:separator/>
      </w:r>
    </w:p>
  </w:footnote>
  <w:footnote w:type="continuationSeparator" w:id="0">
    <w:p w14:paraId="774E41D3" w14:textId="77777777" w:rsidR="008E2EA3" w:rsidRDefault="008E2E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B19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D67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60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EA3"/>
    <w:rsid w:val="000666E0"/>
    <w:rsid w:val="002510B7"/>
    <w:rsid w:val="005C130B"/>
    <w:rsid w:val="00826F5C"/>
    <w:rsid w:val="008E2EA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E7DF3"/>
  <w15:chartTrackingRefBased/>
  <w15:docId w15:val="{3DEF32EA-5D58-4840-B8E4-E81C21F3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2E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2023-03-27T19:25:00Z</dcterms:created>
  <dcterms:modified xsi:type="dcterms:W3CDTF">2023-03-27T19:26:00Z</dcterms:modified>
</cp:coreProperties>
</file>